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23DF6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COLYN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149FE29B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, Essex.</w:t>
      </w:r>
    </w:p>
    <w:p w14:paraId="54C51EC9" w14:textId="77777777" w:rsidR="005E1AC9" w:rsidRDefault="005E1AC9" w:rsidP="005E1AC9">
      <w:pPr>
        <w:rPr>
          <w:rFonts w:ascii="Times New Roman" w:hAnsi="Times New Roman" w:cs="Times New Roman"/>
        </w:rPr>
      </w:pPr>
    </w:p>
    <w:p w14:paraId="293AF3FD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= William Terry of Manningtree(q.v.).</w:t>
      </w:r>
    </w:p>
    <w:p w14:paraId="55AF0B1F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374A98C7" w14:textId="77777777" w:rsidR="005E1AC9" w:rsidRDefault="005E1AC9" w:rsidP="005E1AC9">
      <w:pPr>
        <w:rPr>
          <w:rFonts w:ascii="Times New Roman" w:hAnsi="Times New Roman" w:cs="Times New Roman"/>
        </w:rPr>
      </w:pPr>
    </w:p>
    <w:p w14:paraId="43D3CF14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John </w:t>
      </w:r>
      <w:proofErr w:type="spellStart"/>
      <w:r>
        <w:rPr>
          <w:rFonts w:ascii="Times New Roman" w:hAnsi="Times New Roman" w:cs="Times New Roman"/>
        </w:rPr>
        <w:t>Colyn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2FBC025E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(ibid.)</w:t>
      </w:r>
    </w:p>
    <w:p w14:paraId="5AB38A4B" w14:textId="77777777" w:rsidR="005E1AC9" w:rsidRDefault="005E1AC9" w:rsidP="005E1AC9">
      <w:pPr>
        <w:rPr>
          <w:rFonts w:ascii="Times New Roman" w:hAnsi="Times New Roman" w:cs="Times New Roman"/>
        </w:rPr>
      </w:pPr>
    </w:p>
    <w:p w14:paraId="34CD374A" w14:textId="77777777" w:rsidR="005E1AC9" w:rsidRDefault="005E1AC9" w:rsidP="005E1AC9">
      <w:pPr>
        <w:rPr>
          <w:rFonts w:ascii="Times New Roman" w:hAnsi="Times New Roman" w:cs="Times New Roman"/>
        </w:rPr>
      </w:pPr>
    </w:p>
    <w:p w14:paraId="3FCED5C5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Alice Parker, Abbess of </w:t>
      </w:r>
      <w:proofErr w:type="spellStart"/>
      <w:r>
        <w:rPr>
          <w:rFonts w:ascii="Times New Roman" w:hAnsi="Times New Roman" w:cs="Times New Roman"/>
        </w:rPr>
        <w:t>Canonlegh</w:t>
      </w:r>
      <w:proofErr w:type="spellEnd"/>
      <w:r>
        <w:rPr>
          <w:rFonts w:ascii="Times New Roman" w:hAnsi="Times New Roman" w:cs="Times New Roman"/>
        </w:rPr>
        <w:t xml:space="preserve">(q.v.), brought a plaint of debt against </w:t>
      </w:r>
    </w:p>
    <w:p w14:paraId="7CEBAFC5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them, as the executors of William Terry(q.v.),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Nicholas Braunston</w:t>
      </w:r>
    </w:p>
    <w:p w14:paraId="78C30429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East </w:t>
      </w:r>
      <w:proofErr w:type="spellStart"/>
      <w:r>
        <w:rPr>
          <w:rFonts w:ascii="Times New Roman" w:hAnsi="Times New Roman" w:cs="Times New Roman"/>
        </w:rPr>
        <w:t>Berfold</w:t>
      </w:r>
      <w:proofErr w:type="spellEnd"/>
      <w:r>
        <w:rPr>
          <w:rFonts w:ascii="Times New Roman" w:hAnsi="Times New Roman" w:cs="Times New Roman"/>
        </w:rPr>
        <w:t xml:space="preserve">(q.v.) and Thomas Braunston of Ipswich(q.v.), as the </w:t>
      </w:r>
    </w:p>
    <w:p w14:paraId="6C8392CD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executors of Robert Braunston of Benfleet(q.v.).  (ibid.)</w:t>
      </w:r>
    </w:p>
    <w:p w14:paraId="0EA3B0B2" w14:textId="77777777" w:rsidR="005E1AC9" w:rsidRDefault="005E1AC9" w:rsidP="005E1AC9">
      <w:pPr>
        <w:rPr>
          <w:rFonts w:ascii="Times New Roman" w:hAnsi="Times New Roman" w:cs="Times New Roman"/>
        </w:rPr>
      </w:pPr>
    </w:p>
    <w:p w14:paraId="38BE57A2" w14:textId="77777777" w:rsidR="005E1AC9" w:rsidRDefault="005E1AC9" w:rsidP="005E1AC9">
      <w:pPr>
        <w:rPr>
          <w:rFonts w:ascii="Times New Roman" w:hAnsi="Times New Roman" w:cs="Times New Roman"/>
        </w:rPr>
      </w:pPr>
    </w:p>
    <w:p w14:paraId="7934B9D0" w14:textId="77777777" w:rsidR="005E1AC9" w:rsidRDefault="005E1AC9" w:rsidP="005E1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June 2019</w:t>
      </w:r>
    </w:p>
    <w:p w14:paraId="4AECCB38" w14:textId="77777777" w:rsidR="006B2F86" w:rsidRPr="00E71FC3" w:rsidRDefault="005E1A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060A0" w14:textId="77777777" w:rsidR="005E1AC9" w:rsidRDefault="005E1AC9" w:rsidP="00E71FC3">
      <w:r>
        <w:separator/>
      </w:r>
    </w:p>
  </w:endnote>
  <w:endnote w:type="continuationSeparator" w:id="0">
    <w:p w14:paraId="078B34C8" w14:textId="77777777" w:rsidR="005E1AC9" w:rsidRDefault="005E1AC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06B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CF4F0" w14:textId="77777777" w:rsidR="005E1AC9" w:rsidRDefault="005E1AC9" w:rsidP="00E71FC3">
      <w:r>
        <w:separator/>
      </w:r>
    </w:p>
  </w:footnote>
  <w:footnote w:type="continuationSeparator" w:id="0">
    <w:p w14:paraId="7C7289CD" w14:textId="77777777" w:rsidR="005E1AC9" w:rsidRDefault="005E1AC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AC9"/>
    <w:rsid w:val="001A7C09"/>
    <w:rsid w:val="00577BD5"/>
    <w:rsid w:val="005E1AC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1963C"/>
  <w15:chartTrackingRefBased/>
  <w15:docId w15:val="{006F2E0E-02E4-4303-B729-3B579BFB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AC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2019-06-25T18:50:00Z</dcterms:created>
  <dcterms:modified xsi:type="dcterms:W3CDTF">2019-06-25T18:50:00Z</dcterms:modified>
</cp:coreProperties>
</file>